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67400E" w:rsidRDefault="00121797" w:rsidP="00BD6D17">
      <w:r>
        <w:t>Ponudbo oddajamo: (se označi z X)</w:t>
      </w:r>
      <w:r w:rsidR="0067400E">
        <w:t xml:space="preserve"> </w:t>
      </w:r>
    </w:p>
    <w:p w:rsidR="00121797" w:rsidRDefault="00121797" w:rsidP="00BD6D17">
      <w:pPr>
        <w:rPr>
          <w:rFonts w:cs="Arial"/>
          <w:szCs w:val="20"/>
        </w:rPr>
      </w:pPr>
    </w:p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67400E" w:rsidRDefault="0067400E" w:rsidP="00BD6D17"/>
    <w:p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121797" w:rsidRDefault="00121797" w:rsidP="00BD6D17"/>
    <w:p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67400E" w:rsidRDefault="0067400E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643"/>
        <w:gridCol w:w="2416"/>
        <w:gridCol w:w="2702"/>
        <w:gridCol w:w="1416"/>
      </w:tblGrid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416" w:type="dxa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5D011C">
        <w:rPr>
          <w:szCs w:val="20"/>
        </w:rPr>
      </w:r>
      <w:r w:rsidR="005D011C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1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5D011C">
        <w:rPr>
          <w:szCs w:val="20"/>
        </w:rPr>
      </w:r>
      <w:r w:rsidR="005D011C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643"/>
        <w:gridCol w:w="2416"/>
        <w:gridCol w:w="2702"/>
        <w:gridCol w:w="1416"/>
      </w:tblGrid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416" w:type="dxa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775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16" w:type="dxa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D72A5E" w:rsidRPr="00633D94" w:rsidRDefault="00D72A5E" w:rsidP="00D72A5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3C340B">
        <w:trPr>
          <w:trHeight w:val="170"/>
        </w:trPr>
        <w:tc>
          <w:tcPr>
            <w:tcW w:w="4497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rPr>
          <w:trHeight w:val="170"/>
        </w:trPr>
        <w:tc>
          <w:tcPr>
            <w:tcW w:w="4497" w:type="dxa"/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965"/>
        <w:gridCol w:w="2191"/>
        <w:gridCol w:w="2450"/>
        <w:gridCol w:w="1507"/>
      </w:tblGrid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191" w:type="dxa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D72A5E" w:rsidRPr="00633D94" w:rsidTr="00D72A5E">
        <w:tc>
          <w:tcPr>
            <w:tcW w:w="839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191" w:type="dxa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D72A5E" w:rsidRPr="00633D94" w:rsidRDefault="00D72A5E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</w:t>
      </w:r>
    </w:p>
    <w:p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333F90" w:rsidRDefault="00333F90" w:rsidP="00333F90">
      <w:pPr>
        <w:pStyle w:val="Naslov1"/>
      </w:pPr>
      <w:r>
        <w:lastRenderedPageBreak/>
        <w:t>PONUDBENI PREDRAČUN</w:t>
      </w:r>
    </w:p>
    <w:p w:rsidR="004C08FA" w:rsidRDefault="004C08FA" w:rsidP="004C08FA">
      <w:pPr>
        <w:spacing w:before="240"/>
        <w:rPr>
          <w:u w:val="single"/>
        </w:rPr>
      </w:pPr>
      <w:r w:rsidRPr="004C08FA">
        <w:rPr>
          <w:u w:val="single"/>
        </w:rPr>
        <w:t>FAZA 0</w:t>
      </w:r>
    </w:p>
    <w:p w:rsidR="004C08FA" w:rsidRPr="004C08FA" w:rsidRDefault="004C08FA" w:rsidP="004C08FA">
      <w:pPr>
        <w:spacing w:before="240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333F90" w:rsidRPr="00DE5639" w:rsidTr="008D3CEF">
        <w:trPr>
          <w:trHeight w:val="170"/>
        </w:trPr>
        <w:tc>
          <w:tcPr>
            <w:tcW w:w="4497" w:type="dxa"/>
          </w:tcPr>
          <w:p w:rsidR="00333F90" w:rsidRPr="00DE5639" w:rsidRDefault="004C08FA" w:rsidP="008D3CEF">
            <w:pPr>
              <w:keepNext/>
            </w:pPr>
            <w:r>
              <w:rPr>
                <w:szCs w:val="20"/>
              </w:rPr>
              <w:t>P</w:t>
            </w:r>
            <w:r w:rsidR="00333F90">
              <w:rPr>
                <w:szCs w:val="20"/>
              </w:rPr>
              <w:t>onudbena vrednost v EUR brez DDV</w:t>
            </w:r>
            <w:r w:rsidR="00333F90" w:rsidRPr="00DE5639">
              <w:t>:</w:t>
            </w:r>
          </w:p>
        </w:tc>
        <w:tc>
          <w:tcPr>
            <w:tcW w:w="4605" w:type="dxa"/>
          </w:tcPr>
          <w:p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:rsidTr="008D3CEF">
        <w:trPr>
          <w:trHeight w:val="170"/>
        </w:trPr>
        <w:tc>
          <w:tcPr>
            <w:tcW w:w="4497" w:type="dxa"/>
          </w:tcPr>
          <w:p w:rsidR="00333F90" w:rsidRPr="00DE5639" w:rsidRDefault="00333F90" w:rsidP="008D3CEF">
            <w:pPr>
              <w:keepNext/>
            </w:pPr>
            <w:r>
              <w:t>22% DDV:</w:t>
            </w:r>
          </w:p>
        </w:tc>
        <w:tc>
          <w:tcPr>
            <w:tcW w:w="4605" w:type="dxa"/>
          </w:tcPr>
          <w:p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:rsidTr="008D3CEF">
        <w:trPr>
          <w:trHeight w:val="170"/>
        </w:trPr>
        <w:tc>
          <w:tcPr>
            <w:tcW w:w="4497" w:type="dxa"/>
          </w:tcPr>
          <w:p w:rsidR="00333F90" w:rsidRPr="00DE5639" w:rsidRDefault="004C08FA" w:rsidP="008D3CEF">
            <w:pPr>
              <w:keepNext/>
            </w:pPr>
            <w:r>
              <w:rPr>
                <w:szCs w:val="20"/>
              </w:rPr>
              <w:t>P</w:t>
            </w:r>
            <w:r w:rsidR="00333F90">
              <w:rPr>
                <w:szCs w:val="20"/>
              </w:rPr>
              <w:t>onudbena vrednost v EUR z DDV</w:t>
            </w:r>
            <w:r w:rsidR="00333F90" w:rsidRPr="00DE5639">
              <w:t>:</w:t>
            </w:r>
          </w:p>
        </w:tc>
        <w:tc>
          <w:tcPr>
            <w:tcW w:w="4605" w:type="dxa"/>
          </w:tcPr>
          <w:p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976DEB" w:rsidRDefault="00976DEB" w:rsidP="00912BCB"/>
    <w:p w:rsidR="004C08FA" w:rsidRDefault="004C08FA" w:rsidP="00912BCB"/>
    <w:p w:rsidR="004C08FA" w:rsidRDefault="004C08FA" w:rsidP="004C08FA">
      <w:pPr>
        <w:rPr>
          <w:u w:val="single"/>
        </w:rPr>
      </w:pPr>
      <w:r w:rsidRPr="004C08FA">
        <w:rPr>
          <w:u w:val="single"/>
        </w:rPr>
        <w:t xml:space="preserve">FAZA </w:t>
      </w:r>
      <w:r>
        <w:rPr>
          <w:u w:val="single"/>
        </w:rPr>
        <w:t>1</w:t>
      </w:r>
    </w:p>
    <w:p w:rsidR="004C08FA" w:rsidRPr="004C08FA" w:rsidRDefault="004C08FA" w:rsidP="004C08FA">
      <w:pPr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Pr="00DE5639" w:rsidRDefault="004C08FA" w:rsidP="00430CA7">
            <w:pPr>
              <w:keepNext/>
            </w:pPr>
            <w:r>
              <w:rPr>
                <w:szCs w:val="20"/>
              </w:rPr>
              <w:t>P</w:t>
            </w:r>
            <w:r>
              <w:rPr>
                <w:szCs w:val="20"/>
              </w:rPr>
              <w:t>onudbena vrednost v EUR brez DDV</w:t>
            </w:r>
            <w:r w:rsidRPr="00DE5639">
              <w:t>:</w:t>
            </w:r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Pr="00DE5639" w:rsidRDefault="004C08FA" w:rsidP="00430CA7">
            <w:pPr>
              <w:keepNext/>
            </w:pPr>
            <w:r>
              <w:t>9,5</w:t>
            </w:r>
            <w:r>
              <w:t>% DDV:</w:t>
            </w:r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Pr="00DE5639" w:rsidRDefault="004C08FA" w:rsidP="00430CA7">
            <w:pPr>
              <w:keepNext/>
            </w:pPr>
            <w:r>
              <w:rPr>
                <w:szCs w:val="20"/>
              </w:rPr>
              <w:t>P</w:t>
            </w:r>
            <w:r>
              <w:rPr>
                <w:szCs w:val="20"/>
              </w:rPr>
              <w:t>onudbena vrednost v EUR z DDV</w:t>
            </w:r>
            <w:r w:rsidRPr="00DE5639">
              <w:t>:</w:t>
            </w:r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4C08FA" w:rsidRDefault="004C08FA" w:rsidP="00912BCB"/>
    <w:p w:rsidR="00976DEB" w:rsidRDefault="00976DEB" w:rsidP="00912BCB"/>
    <w:p w:rsidR="004C08FA" w:rsidRDefault="004C08FA" w:rsidP="004C08FA">
      <w:pPr>
        <w:rPr>
          <w:u w:val="single"/>
        </w:rPr>
      </w:pPr>
      <w:r>
        <w:rPr>
          <w:u w:val="single"/>
        </w:rPr>
        <w:t xml:space="preserve">SKUPAJ </w:t>
      </w:r>
      <w:r w:rsidRPr="004C08FA">
        <w:rPr>
          <w:u w:val="single"/>
        </w:rPr>
        <w:t>FAZ</w:t>
      </w:r>
      <w:r>
        <w:rPr>
          <w:u w:val="single"/>
        </w:rPr>
        <w:t>I</w:t>
      </w:r>
      <w:r w:rsidRPr="004C08FA">
        <w:rPr>
          <w:u w:val="single"/>
        </w:rPr>
        <w:t xml:space="preserve"> </w:t>
      </w:r>
      <w:r>
        <w:rPr>
          <w:u w:val="single"/>
        </w:rPr>
        <w:t>0+</w:t>
      </w:r>
      <w:r>
        <w:rPr>
          <w:u w:val="single"/>
        </w:rPr>
        <w:t>1</w:t>
      </w:r>
    </w:p>
    <w:p w:rsidR="004C08FA" w:rsidRPr="004C08FA" w:rsidRDefault="004C08FA" w:rsidP="004C08FA">
      <w:pPr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Pr="00DE5639" w:rsidRDefault="004C08FA" w:rsidP="00430CA7">
            <w:pPr>
              <w:keepNext/>
            </w:pPr>
            <w:r>
              <w:rPr>
                <w:szCs w:val="20"/>
              </w:rPr>
              <w:t>Skupna p</w:t>
            </w:r>
            <w:r>
              <w:rPr>
                <w:szCs w:val="20"/>
              </w:rPr>
              <w:t>onudbena vrednost v EUR brez DDV</w:t>
            </w:r>
            <w:r w:rsidRPr="00DE5639">
              <w:t>:</w:t>
            </w:r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Pr="00DE5639" w:rsidRDefault="001C26BC" w:rsidP="00430CA7">
            <w:pPr>
              <w:keepNext/>
            </w:pPr>
            <w:r>
              <w:t xml:space="preserve">22% </w:t>
            </w:r>
            <w:r w:rsidR="004C08FA">
              <w:t>DDV:</w:t>
            </w:r>
            <w:bookmarkStart w:id="9" w:name="_GoBack"/>
            <w:bookmarkEnd w:id="9"/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Default="001C26BC" w:rsidP="00430CA7">
            <w:pPr>
              <w:keepNext/>
            </w:pPr>
            <w:r>
              <w:t xml:space="preserve">9,5% </w:t>
            </w:r>
            <w:r w:rsidR="004C08FA">
              <w:t>DDV:</w:t>
            </w:r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  <w:rPr>
                <w:rFonts w:cs="Arial"/>
                <w:szCs w:val="20"/>
              </w:rPr>
            </w:pPr>
          </w:p>
        </w:tc>
      </w:tr>
      <w:tr w:rsidR="004C08FA" w:rsidRPr="00DE5639" w:rsidTr="00430CA7">
        <w:trPr>
          <w:trHeight w:val="170"/>
        </w:trPr>
        <w:tc>
          <w:tcPr>
            <w:tcW w:w="4497" w:type="dxa"/>
          </w:tcPr>
          <w:p w:rsidR="004C08FA" w:rsidRPr="00DE5639" w:rsidRDefault="004C08FA" w:rsidP="00430CA7">
            <w:pPr>
              <w:keepNext/>
            </w:pPr>
            <w:r>
              <w:rPr>
                <w:szCs w:val="20"/>
              </w:rPr>
              <w:t>Skupna ponudbena vrednost v EUR z DDV</w:t>
            </w:r>
            <w:r w:rsidRPr="00DE5639">
              <w:t>:</w:t>
            </w:r>
          </w:p>
        </w:tc>
        <w:tc>
          <w:tcPr>
            <w:tcW w:w="4605" w:type="dxa"/>
          </w:tcPr>
          <w:p w:rsidR="004C08FA" w:rsidRPr="00DE5639" w:rsidRDefault="004C08FA" w:rsidP="00430CA7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4C08FA" w:rsidRDefault="004C08FA" w:rsidP="00912BCB"/>
    <w:p w:rsidR="004C08FA" w:rsidRDefault="004C08FA" w:rsidP="00912BCB"/>
    <w:p w:rsidR="00976DEB" w:rsidRDefault="00976DEB" w:rsidP="00912BCB"/>
    <w:p w:rsidR="00F402F6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F402F6">
        <w:t>Zakoniti zastopnik/pooblaščena oseba:</w:t>
      </w:r>
      <w:r w:rsidRPr="00DE5639">
        <w:t xml:space="preserve"> </w:t>
      </w:r>
      <w:r w:rsidR="00506326">
        <w:t>_____</w:t>
      </w:r>
      <w:r w:rsidR="00F402F6">
        <w:t>___</w:t>
      </w:r>
      <w:r w:rsidR="00506326">
        <w:t>________________</w:t>
      </w:r>
    </w:p>
    <w:p w:rsidR="00F402F6" w:rsidRDefault="00FD552C">
      <w:pPr>
        <w:rPr>
          <w:rFonts w:cs="Arial"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F402F6">
        <w:rPr>
          <w:rFonts w:cs="Arial"/>
          <w:szCs w:val="20"/>
        </w:rPr>
        <w:t>(ime in priimek)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</w:p>
    <w:p w:rsidR="00F402F6" w:rsidRDefault="00F402F6"/>
    <w:p w:rsidR="00F402F6" w:rsidRDefault="00F402F6"/>
    <w:p w:rsidR="00506326" w:rsidRPr="00DE5639" w:rsidRDefault="00506326" w:rsidP="009E1D1B">
      <w:pPr>
        <w:ind w:left="2124" w:firstLine="708"/>
      </w:pPr>
      <w:r w:rsidRPr="00DE5639">
        <w:t>Podpis:</w:t>
      </w:r>
      <w:r w:rsidR="00F402F6">
        <w:t xml:space="preserve"> ________________________</w:t>
      </w:r>
    </w:p>
    <w:p w:rsidR="00FD552C" w:rsidRDefault="00FD552C" w:rsidP="00FD552C"/>
    <w:p w:rsidR="0067400E" w:rsidRDefault="0067400E" w:rsidP="00912BCB"/>
    <w:sectPr w:rsidR="0067400E" w:rsidSect="004C08FA">
      <w:headerReference w:type="default" r:id="rId8"/>
      <w:footerReference w:type="default" r:id="rId9"/>
      <w:pgSz w:w="11906" w:h="16838" w:code="9"/>
      <w:pgMar w:top="1134" w:right="1418" w:bottom="184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Default="00CC596F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CC596F">
      <w:rPr>
        <w:rFonts w:cs="Arial"/>
        <w:sz w:val="16"/>
        <w:szCs w:val="16"/>
      </w:rPr>
      <w:t>JN 1</w:t>
    </w:r>
    <w:r w:rsidR="00D72A5E">
      <w:rPr>
        <w:rFonts w:cs="Arial"/>
        <w:sz w:val="16"/>
        <w:szCs w:val="16"/>
      </w:rPr>
      <w:t>9</w:t>
    </w:r>
    <w:r w:rsidRPr="00CC596F">
      <w:rPr>
        <w:rFonts w:cs="Arial"/>
        <w:sz w:val="16"/>
        <w:szCs w:val="16"/>
      </w:rPr>
      <w:t>/2025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D6254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1C26BC"/>
    <w:rsid w:val="00205ED9"/>
    <w:rsid w:val="00210205"/>
    <w:rsid w:val="00220C1F"/>
    <w:rsid w:val="00224601"/>
    <w:rsid w:val="00255CF4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C08FA"/>
    <w:rsid w:val="004D7AFD"/>
    <w:rsid w:val="004F4C00"/>
    <w:rsid w:val="00504634"/>
    <w:rsid w:val="00506326"/>
    <w:rsid w:val="005178B0"/>
    <w:rsid w:val="0053254E"/>
    <w:rsid w:val="005378CF"/>
    <w:rsid w:val="00540A16"/>
    <w:rsid w:val="00544E43"/>
    <w:rsid w:val="00594096"/>
    <w:rsid w:val="005A1F42"/>
    <w:rsid w:val="005B5FE2"/>
    <w:rsid w:val="005D011C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1D1B"/>
    <w:rsid w:val="009E22F2"/>
    <w:rsid w:val="009F2C95"/>
    <w:rsid w:val="009F4592"/>
    <w:rsid w:val="00A061DF"/>
    <w:rsid w:val="00A211A3"/>
    <w:rsid w:val="00A269B3"/>
    <w:rsid w:val="00A66860"/>
    <w:rsid w:val="00A71C46"/>
    <w:rsid w:val="00A74753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C3A9A"/>
    <w:rsid w:val="00CC596F"/>
    <w:rsid w:val="00CF0A79"/>
    <w:rsid w:val="00D1783A"/>
    <w:rsid w:val="00D25EBA"/>
    <w:rsid w:val="00D34D52"/>
    <w:rsid w:val="00D72A5E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2F6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  <w14:docId w14:val="026E9B2A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2542D194-CFCF-48D8-8780-E8C8FCAC86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9</TotalTime>
  <Pages>5</Pages>
  <Words>674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Vidic</cp:lastModifiedBy>
  <cp:revision>9</cp:revision>
  <cp:lastPrinted>2013-07-19T10:42:00Z</cp:lastPrinted>
  <dcterms:created xsi:type="dcterms:W3CDTF">2025-05-19T13:09:00Z</dcterms:created>
  <dcterms:modified xsi:type="dcterms:W3CDTF">2025-06-16T10:45:00Z</dcterms:modified>
</cp:coreProperties>
</file>